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A题  图像处理——原来如此！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对于年轻人，自拍和修图是一个常见的娱乐形式。即使一个普通的智能手机，也可以轻松进行各种图像处理，以获取自己想要的效果。那么，这些图像处理的功能是如何实现的呢？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利用MATLAB的imread命令，可以获得一张彩色图片的三维矩阵；反之，也有将符合要求的矩阵转化为图片的命令。所谓的图像处理，实际上就是利用一些数学方法修改图片矩阵中的数据，从而获得想要的结果。请完成如下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问题一</w:t>
      </w:r>
      <w:r>
        <w:rPr>
          <w:rFonts w:hint="eastAsia"/>
          <w:sz w:val="24"/>
          <w:szCs w:val="24"/>
          <w:lang w:val="en-US" w:eastAsia="zh-CN"/>
        </w:rPr>
        <w:t xml:space="preserve"> 图片1是一张人物图片，请设计出马赛克效果，将该图片的人脸覆盖。要求覆盖后要能看出是人脸，但无法识别人物是谁。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问题二</w:t>
      </w:r>
      <w:r>
        <w:rPr>
          <w:rFonts w:hint="eastAsia"/>
          <w:sz w:val="24"/>
          <w:szCs w:val="24"/>
          <w:lang w:val="en-US" w:eastAsia="zh-CN"/>
        </w:rPr>
        <w:t xml:space="preserve"> 将图片1转化为灰度图片。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问题三</w:t>
      </w:r>
      <w:r>
        <w:rPr>
          <w:rFonts w:hint="eastAsia"/>
          <w:sz w:val="24"/>
          <w:szCs w:val="24"/>
          <w:lang w:val="en-US" w:eastAsia="zh-CN"/>
        </w:rPr>
        <w:t xml:space="preserve"> 将图片1转化为线描图，即只保留图像的轮廓，就像美术的线描效果。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问题四</w:t>
      </w:r>
      <w:r>
        <w:rPr>
          <w:rFonts w:hint="eastAsia"/>
          <w:sz w:val="24"/>
          <w:szCs w:val="24"/>
          <w:lang w:val="en-US" w:eastAsia="zh-CN"/>
        </w:rPr>
        <w:t xml:space="preserve"> 图片1是一张346×386的图片，请将其放大为692×772的图片3，以获得更清晰的效果。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问题五</w:t>
      </w:r>
      <w:r>
        <w:rPr>
          <w:rFonts w:hint="eastAsia"/>
          <w:sz w:val="24"/>
          <w:szCs w:val="24"/>
          <w:lang w:val="en-US" w:eastAsia="zh-CN"/>
        </w:rPr>
        <w:t xml:space="preserve"> 图片2是某人设计的一个装饰物。请做一个图片，将这个装饰物放在图3中你认为合适的位置。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答题要求：</w:t>
      </w:r>
      <w:r>
        <w:rPr>
          <w:rFonts w:hint="eastAsia"/>
          <w:sz w:val="24"/>
          <w:szCs w:val="24"/>
          <w:lang w:val="en-US" w:eastAsia="zh-CN"/>
        </w:rPr>
        <w:t>对每一个问题，必须给出图片处理的数学模型（公式、算法等），以及程序代码（放在附录中），并给出处理后的图像。文件名依次为“问题一图片”，……。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必要时评委将运行论文提供的程序以验证结果。用现成的修图软件处理图片的，以及用MATLAB中已有的函数命令完成问题的，都会被视为无效工作。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>济南大学2018年大学生数学建模竞赛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43B4C"/>
    <w:rsid w:val="41D43B4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okai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2018-05-08T09:57:00Z</dcterms:created>
  <dc:creator>laokai</dc:creator>
  <cp:lastModifiedBy>laokai</cp:lastModifiedBy>
  <dcterms:modified xsi:type="dcterms:W3CDTF">2018-05-08T09:59:06Z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